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6DF3EE" w14:textId="712C08A2" w:rsidR="00535962" w:rsidRPr="00F7167E" w:rsidRDefault="00960039">
      <w:r w:rsidRPr="00960039">
        <w:rPr>
          <w:noProof/>
        </w:rPr>
        <w:drawing>
          <wp:anchor distT="0" distB="0" distL="114300" distR="114300" simplePos="0" relativeHeight="251659776" behindDoc="1" locked="0" layoutInCell="1" allowOverlap="1" wp14:anchorId="263ACE7A" wp14:editId="6927B14C">
            <wp:simplePos x="0" y="0"/>
            <wp:positionH relativeFrom="margin">
              <wp:posOffset>2438400</wp:posOffset>
            </wp:positionH>
            <wp:positionV relativeFrom="paragraph">
              <wp:posOffset>-819150</wp:posOffset>
            </wp:positionV>
            <wp:extent cx="1459230" cy="1246505"/>
            <wp:effectExtent l="0" t="0" r="7620" b="0"/>
            <wp:wrapNone/>
            <wp:docPr id="18" name="Imagen 1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230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8E19267" wp14:editId="25094F18">
                <wp:simplePos x="0" y="0"/>
                <wp:positionH relativeFrom="column">
                  <wp:posOffset>4552950</wp:posOffset>
                </wp:positionH>
                <wp:positionV relativeFrom="paragraph">
                  <wp:posOffset>-672465</wp:posOffset>
                </wp:positionV>
                <wp:extent cx="1943100" cy="701040"/>
                <wp:effectExtent l="9525" t="13335" r="9525" b="9525"/>
                <wp:wrapNone/>
                <wp:docPr id="14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3100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7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bookmarkStart w:id="0" w:name="_Hlk105776053" w:displacedByCustomXml="next"/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441813221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2089F89B" w14:textId="1157E5C1" w:rsidR="00960039" w:rsidRPr="00960039" w:rsidRDefault="00960039" w:rsidP="00960039">
                                        <w:r w:rsidRPr="00960039">
                                          <w:rPr>
                                            <w:rStyle w:val="Style2"/>
                                          </w:rPr>
                                          <w:t>MIVHED-CCC-LPN-202</w:t>
                                        </w:r>
                                        <w:r w:rsidR="0000157A">
                                          <w:rPr>
                                            <w:rStyle w:val="Style2"/>
                                          </w:rPr>
                                          <w:t>4</w:t>
                                        </w:r>
                                        <w:r w:rsidRPr="00960039"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C76A6F">
                                          <w:rPr>
                                            <w:rStyle w:val="Style2"/>
                                          </w:rPr>
                                          <w:t>1</w:t>
                                        </w:r>
                                        <w:r w:rsidR="0000157A">
                                          <w:rPr>
                                            <w:rStyle w:val="Style2"/>
                                          </w:rPr>
                                          <w:t>6</w:t>
                                        </w:r>
                                      </w:p>
                                    </w:sdtContent>
                                  </w:sdt>
                                  <w:p w14:paraId="681317B1" w14:textId="77777777" w:rsidR="00960039" w:rsidRPr="00960039" w:rsidRDefault="00B64075" w:rsidP="00960039">
                                    <w:pPr>
                                      <w:rPr>
                                        <w:rStyle w:val="Style2"/>
                                      </w:rPr>
                                    </w:pPr>
                                  </w:p>
                                </w:sdtContent>
                              </w:sdt>
                              <w:bookmarkEnd w:id="0" w:displacedByCustomXml="prev"/>
                              <w:p w14:paraId="787C7D0D" w14:textId="53B34C7B" w:rsidR="00051C0A" w:rsidRPr="00051C0A" w:rsidRDefault="00051C0A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9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991E74C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E19267" id="Group 20" o:spid="_x0000_s1026" style="position:absolute;margin-left:358.5pt;margin-top:-52.95pt;width:153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bookmarkStart w:id="1" w:name="_Hlk105776053" w:displacedByCustomXml="next"/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441813221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2089F89B" w14:textId="1157E5C1" w:rsidR="00960039" w:rsidRPr="00960039" w:rsidRDefault="00960039" w:rsidP="00960039">
                                  <w:r w:rsidRPr="00960039">
                                    <w:rPr>
                                      <w:rStyle w:val="Style2"/>
                                    </w:rPr>
                                    <w:t>MIVHED-CCC-LPN-202</w:t>
                                  </w:r>
                                  <w:r w:rsidR="0000157A">
                                    <w:rPr>
                                      <w:rStyle w:val="Style2"/>
                                    </w:rPr>
                                    <w:t>4</w:t>
                                  </w:r>
                                  <w:r w:rsidRPr="00960039"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C76A6F">
                                    <w:rPr>
                                      <w:rStyle w:val="Style2"/>
                                    </w:rPr>
                                    <w:t>1</w:t>
                                  </w:r>
                                  <w:r w:rsidR="0000157A">
                                    <w:rPr>
                                      <w:rStyle w:val="Style2"/>
                                    </w:rPr>
                                    <w:t>6</w:t>
                                  </w:r>
                                </w:p>
                              </w:sdtContent>
                            </w:sdt>
                            <w:p w14:paraId="681317B1" w14:textId="77777777" w:rsidR="00960039" w:rsidRPr="00960039" w:rsidRDefault="00C76A6F" w:rsidP="00960039">
                              <w:pPr>
                                <w:rPr>
                                  <w:rStyle w:val="Style2"/>
                                </w:rPr>
                              </w:pPr>
                            </w:p>
                          </w:sdtContent>
                        </w:sdt>
                        <w:bookmarkEnd w:id="1" w:displacedByCustomXml="prev"/>
                        <w:p w14:paraId="787C7D0D" w14:textId="53B34C7B" w:rsidR="00051C0A" w:rsidRPr="00051C0A" w:rsidRDefault="00051C0A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991E74C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26C85" wp14:editId="50A4E5BC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30266C73" w14:textId="41D2DD74" w:rsidR="00BC61BD" w:rsidRPr="00BC61BD" w:rsidRDefault="00960039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7EF3E02" wp14:editId="5E88D150">
                                      <wp:extent cx="847725" cy="847725"/>
                                      <wp:effectExtent l="0" t="0" r="0" b="0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26C85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30266C73" w14:textId="41D2DD74" w:rsidR="00BC61BD" w:rsidRPr="00BC61BD" w:rsidRDefault="00960039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7EF3E02" wp14:editId="5E88D150">
                                <wp:extent cx="847725" cy="847725"/>
                                <wp:effectExtent l="0" t="0" r="0" b="0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34A257F" wp14:editId="0B2133B4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5C6B80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A257F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" filled="f" stroked="f">
                <v:textbox inset="0,0,0,0">
                  <w:txbxContent>
                    <w:p w14:paraId="295C6B80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27DFA9D" wp14:editId="1B11374B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4322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B64075">
                              <w:fldChar w:fldCharType="begin"/>
                            </w:r>
                            <w:r w:rsidR="00B64075">
                              <w:instrText xml:space="preserve"> NUMPAGES   \* MERGEFORMAT </w:instrText>
                            </w:r>
                            <w:r w:rsidR="00B64075">
                              <w:fldChar w:fldCharType="separate"/>
                            </w:r>
                            <w:r w:rsidR="004E7C9C" w:rsidRP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B6407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7DFA9D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" filled="f" stroked="f">
                <v:textbox>
                  <w:txbxContent>
                    <w:p w14:paraId="3B4322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E7C9C" w:rsidRPr="004E7C9C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6042A8F" wp14:editId="075F3E56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90A04" w14:textId="77777777" w:rsidR="0026335F" w:rsidRPr="0026335F" w:rsidRDefault="00B6407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042A8F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1Ry9QEAAM8DAAAOAAAAZHJzL2Uyb0RvYy54bWysU8GO0zAQvSPxD5bvNE23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" filled="f" stroked="f">
                <v:textbox>
                  <w:txbxContent>
                    <w:p w14:paraId="2DE90A04" w14:textId="77777777" w:rsidR="0026335F" w:rsidRPr="0026335F" w:rsidRDefault="0096003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933DB56" w14:textId="6264044F" w:rsidR="00535962" w:rsidRPr="00535962" w:rsidRDefault="00960039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0BA6D30" wp14:editId="5CB7BF2A">
                <wp:simplePos x="0" y="0"/>
                <wp:positionH relativeFrom="column">
                  <wp:posOffset>1431290</wp:posOffset>
                </wp:positionH>
                <wp:positionV relativeFrom="paragraph">
                  <wp:posOffset>188595</wp:posOffset>
                </wp:positionV>
                <wp:extent cx="4092575" cy="609600"/>
                <wp:effectExtent l="0" t="0" r="3175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257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1B0E9AF0" w14:textId="77777777" w:rsidR="00960039" w:rsidRDefault="00960039" w:rsidP="00960039">
                                <w:pPr>
                                  <w:rPr>
                                    <w:rStyle w:val="Style6"/>
                                  </w:rPr>
                                </w:pPr>
                                <w:r w:rsidRPr="00960039">
                                  <w:rPr>
                                    <w:rStyle w:val="Style6"/>
                                  </w:rPr>
                                  <w:t>MINISTERIO DE LA VIVIENDA, HABITAT Y EDIFICACIONES</w:t>
                                </w:r>
                                <w:r>
                                  <w:rPr>
                                    <w:rStyle w:val="Style6"/>
                                  </w:rPr>
                                  <w:t xml:space="preserve"> </w:t>
                                </w:r>
                              </w:p>
                              <w:p w14:paraId="03ED8918" w14:textId="4EE5C305" w:rsidR="002E1412" w:rsidRPr="002E1412" w:rsidRDefault="00960039" w:rsidP="00960039">
                                <w:pPr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 xml:space="preserve">                                                                         </w:t>
                                </w:r>
                                <w:r w:rsidRPr="00960039">
                                  <w:rPr>
                                    <w:rStyle w:val="Style6"/>
                                  </w:rPr>
                                  <w:t>(MIVHED</w:t>
                                </w:r>
                                <w:r w:rsidR="006C4166">
                                  <w:rPr>
                                    <w:rStyle w:val="Style6"/>
                                  </w:rPr>
                                  <w:t>)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BA6D30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35" type="#_x0000_t202" style="position:absolute;margin-left:112.7pt;margin-top:14.85pt;width:322.25pt;height:4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1B0E9AF0" w14:textId="77777777" w:rsidR="00960039" w:rsidRDefault="00960039" w:rsidP="00960039">
                          <w:pPr>
                            <w:rPr>
                              <w:rStyle w:val="Style6"/>
                            </w:rPr>
                          </w:pPr>
                          <w:r w:rsidRPr="00960039">
                            <w:rPr>
                              <w:rStyle w:val="Style6"/>
                            </w:rPr>
                            <w:t>MINISTERIO DE LA VIVIENDA, HABITAT Y EDIFICACIONES</w:t>
                          </w:r>
                          <w:r>
                            <w:rPr>
                              <w:rStyle w:val="Style6"/>
                            </w:rPr>
                            <w:t xml:space="preserve"> </w:t>
                          </w:r>
                        </w:p>
                        <w:p w14:paraId="03ED8918" w14:textId="4EE5C305" w:rsidR="002E1412" w:rsidRPr="002E1412" w:rsidRDefault="00960039" w:rsidP="00960039">
                          <w:pPr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6"/>
                            </w:rPr>
                            <w:t xml:space="preserve">                                                                         </w:t>
                          </w:r>
                          <w:r w:rsidRPr="00960039">
                            <w:rPr>
                              <w:rStyle w:val="Style6"/>
                            </w:rPr>
                            <w:t>(MIVHED</w:t>
                          </w:r>
                          <w:r w:rsidR="006C4166">
                            <w:rPr>
                              <w:rStyle w:val="Style6"/>
                            </w:rPr>
                            <w:t>)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65723EF8" w14:textId="77777777" w:rsidR="00535962" w:rsidRDefault="00535962" w:rsidP="00535962"/>
    <w:p w14:paraId="6AE689EE" w14:textId="714B72C0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946677F" w14:textId="3043D61B" w:rsidR="00A640BD" w:rsidRPr="00C66D08" w:rsidRDefault="00960039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AFB6FFB" wp14:editId="145F8A28">
                <wp:simplePos x="0" y="0"/>
                <wp:positionH relativeFrom="column">
                  <wp:posOffset>1357630</wp:posOffset>
                </wp:positionH>
                <wp:positionV relativeFrom="paragraph">
                  <wp:posOffset>44450</wp:posOffset>
                </wp:positionV>
                <wp:extent cx="3617595" cy="304800"/>
                <wp:effectExtent l="0" t="635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BF5366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FB6FFB" id="Text Box 18" o:spid="_x0000_s1036" type="#_x0000_t202" style="position:absolute;left:0;text-align:left;margin-left:106.9pt;margin-top:3.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" stroked="f">
                <v:textbox>
                  <w:txbxContent>
                    <w:p w14:paraId="06BF5366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0CFD4CAE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C736502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21F6E79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81FCBC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6D83F32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00FD2EB8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BF5FC4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6DAC797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227D4DE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D1E2530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5885626D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101DCE1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277D757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A8D0B0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7FED175B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45A5FC03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BC1E5F8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8A01DA2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19D8EB8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3478EB88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1DF08D3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30660B10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55C3325D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3C6FF38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DDF32ED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66B18B9B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4445AD86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401EBCF4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7643BD38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FBF12B8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03DDC9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6045164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5737D53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4A9BCCD7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560E3F54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7BA05094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50404084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4BF7E071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7F6A3CB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58A66456" w14:textId="77777777" w:rsidTr="00044FA8">
        <w:trPr>
          <w:trHeight w:val="4637"/>
        </w:trPr>
        <w:tc>
          <w:tcPr>
            <w:tcW w:w="3269" w:type="dxa"/>
          </w:tcPr>
          <w:p w14:paraId="29A9423B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1" w:name="_Toc166840747"/>
            <w:bookmarkStart w:id="2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1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2"/>
          </w:p>
          <w:p w14:paraId="5D5E98FD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11200DA9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15B8C784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6CCAD27D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3BFA06D0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01E427B8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28D45C4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75E46CC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72EEBF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3E1FF19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6A844642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6F883D5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02640B6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315AE21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1C607AE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2521409B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07B83C1A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41E667FE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3F305E1B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3D96FBB0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40E85C" w14:textId="77777777" w:rsidR="002A5DED" w:rsidRDefault="002A5DED" w:rsidP="001007E7">
      <w:pPr>
        <w:spacing w:after="0" w:line="240" w:lineRule="auto"/>
      </w:pPr>
      <w:r>
        <w:separator/>
      </w:r>
    </w:p>
  </w:endnote>
  <w:endnote w:type="continuationSeparator" w:id="0">
    <w:p w14:paraId="50B617B9" w14:textId="77777777" w:rsidR="002A5DED" w:rsidRDefault="002A5DE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CA2D5" w14:textId="7F65A4A0" w:rsidR="001007E7" w:rsidRDefault="00960039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6C4118E" wp14:editId="5312481F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69237B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C4118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" filled="f" stroked="f">
              <v:textbox inset="0,0,0,0">
                <w:txbxContent>
                  <w:p w14:paraId="4F69237B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AE23121" wp14:editId="42838FD6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C31DE35" wp14:editId="1083441E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FEEFF3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54802AA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C31DE35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" filled="f" stroked="f">
              <v:textbox inset="0,0,0,0">
                <w:txbxContent>
                  <w:p w14:paraId="2EFEEFF3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054802AA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775F9852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96384E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9EEDA0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B3004C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C344140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CFA353" w14:textId="77777777" w:rsidR="002A5DED" w:rsidRDefault="002A5DED" w:rsidP="001007E7">
      <w:pPr>
        <w:spacing w:after="0" w:line="240" w:lineRule="auto"/>
      </w:pPr>
      <w:r>
        <w:separator/>
      </w:r>
    </w:p>
  </w:footnote>
  <w:footnote w:type="continuationSeparator" w:id="0">
    <w:p w14:paraId="4AB3FA34" w14:textId="77777777" w:rsidR="002A5DED" w:rsidRDefault="002A5DED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E7F70" w14:textId="2ED4D057" w:rsidR="00051C0A" w:rsidRDefault="00960039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214E5E3" wp14:editId="02987BDF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418B4C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B64075">
                            <w:fldChar w:fldCharType="begin"/>
                          </w:r>
                          <w:r w:rsidR="00B64075">
                            <w:instrText xml:space="preserve"> NUMPAGES   \* MERGEFORMAT </w:instrText>
                          </w:r>
                          <w:r w:rsidR="00B64075">
                            <w:fldChar w:fldCharType="separate"/>
                          </w:r>
                          <w:r w:rsidR="0065391E" w:rsidRP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B6407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14E5E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" filled="f" stroked="f">
              <v:textbox>
                <w:txbxContent>
                  <w:p w14:paraId="23418B4C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5391E" w:rsidRPr="0065391E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44099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157A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A1037"/>
    <w:rsid w:val="002A5DED"/>
    <w:rsid w:val="002B43A0"/>
    <w:rsid w:val="002D451D"/>
    <w:rsid w:val="002E1412"/>
    <w:rsid w:val="00314023"/>
    <w:rsid w:val="00341484"/>
    <w:rsid w:val="003748DC"/>
    <w:rsid w:val="00392351"/>
    <w:rsid w:val="00404131"/>
    <w:rsid w:val="0042490F"/>
    <w:rsid w:val="004379A6"/>
    <w:rsid w:val="00456C17"/>
    <w:rsid w:val="00457D06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27F3"/>
    <w:rsid w:val="00666D56"/>
    <w:rsid w:val="006709BC"/>
    <w:rsid w:val="00672B44"/>
    <w:rsid w:val="006C4166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108A7"/>
    <w:rsid w:val="00956E4E"/>
    <w:rsid w:val="00960039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A36DD"/>
    <w:rsid w:val="00AD7919"/>
    <w:rsid w:val="00B03034"/>
    <w:rsid w:val="00B33B30"/>
    <w:rsid w:val="00B62EEF"/>
    <w:rsid w:val="00B64075"/>
    <w:rsid w:val="00B93B0E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76A6F"/>
    <w:rsid w:val="00CA0E82"/>
    <w:rsid w:val="00CA164C"/>
    <w:rsid w:val="00CA4661"/>
    <w:rsid w:val="00CB2584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6431F"/>
    <w:rsid w:val="00F7167E"/>
    <w:rsid w:val="00F721FA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69488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4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Karlem Miosotis Diaz</cp:lastModifiedBy>
  <cp:revision>7</cp:revision>
  <cp:lastPrinted>2011-03-04T18:55:00Z</cp:lastPrinted>
  <dcterms:created xsi:type="dcterms:W3CDTF">2022-06-10T22:01:00Z</dcterms:created>
  <dcterms:modified xsi:type="dcterms:W3CDTF">2024-09-26T20:01:00Z</dcterms:modified>
</cp:coreProperties>
</file>